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88ECE" w14:textId="77777777" w:rsidR="009D6202" w:rsidRDefault="009D6202" w:rsidP="009D6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PYLLAND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41DB5DF6" w14:textId="77777777" w:rsidR="009D6202" w:rsidRDefault="009D6202" w:rsidP="009D6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Devon.</w:t>
      </w:r>
    </w:p>
    <w:p w14:paraId="17B07A37" w14:textId="77777777" w:rsidR="009D6202" w:rsidRDefault="009D6202" w:rsidP="009D62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4D4D45" w14:textId="77777777" w:rsidR="009D6202" w:rsidRDefault="009D6202" w:rsidP="009D62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9A403B" w14:textId="77777777" w:rsidR="009D6202" w:rsidRDefault="009D6202" w:rsidP="009D6202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Devon the tax of a </w:t>
      </w:r>
      <w:proofErr w:type="gramStart"/>
      <w:r>
        <w:rPr>
          <w:rFonts w:ascii="Times New Roman" w:hAnsi="Times New Roman" w:cs="Times New Roman"/>
          <w:sz w:val="24"/>
          <w:szCs w:val="24"/>
        </w:rPr>
        <w:t>fifteenth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9F146A" w14:textId="77777777" w:rsidR="009D6202" w:rsidRDefault="009D6202" w:rsidP="009D620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a tenth granted to the King at the last Parliament.</w:t>
      </w:r>
    </w:p>
    <w:p w14:paraId="01DEFF74" w14:textId="77777777" w:rsidR="009D6202" w:rsidRDefault="009D6202" w:rsidP="009D6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p.187)</w:t>
      </w:r>
    </w:p>
    <w:p w14:paraId="62FAA98E" w14:textId="77777777" w:rsidR="009D6202" w:rsidRDefault="009D6202" w:rsidP="009D62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479111" w14:textId="77777777" w:rsidR="009D6202" w:rsidRDefault="009D6202" w:rsidP="009D62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9519E8" w14:textId="77777777" w:rsidR="009D6202" w:rsidRDefault="009D6202" w:rsidP="009D6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5635E8A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30752" w14:textId="77777777" w:rsidR="009D6202" w:rsidRDefault="009D6202" w:rsidP="009139A6">
      <w:r>
        <w:separator/>
      </w:r>
    </w:p>
  </w:endnote>
  <w:endnote w:type="continuationSeparator" w:id="0">
    <w:p w14:paraId="26709600" w14:textId="77777777" w:rsidR="009D6202" w:rsidRDefault="009D62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3C8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80AA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A0A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C44EF" w14:textId="77777777" w:rsidR="009D6202" w:rsidRDefault="009D6202" w:rsidP="009139A6">
      <w:r>
        <w:separator/>
      </w:r>
    </w:p>
  </w:footnote>
  <w:footnote w:type="continuationSeparator" w:id="0">
    <w:p w14:paraId="58B77E0D" w14:textId="77777777" w:rsidR="009D6202" w:rsidRDefault="009D62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7E7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7E5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79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202"/>
    <w:rsid w:val="000666E0"/>
    <w:rsid w:val="002510B7"/>
    <w:rsid w:val="005C130B"/>
    <w:rsid w:val="00826F5C"/>
    <w:rsid w:val="009139A6"/>
    <w:rsid w:val="009448BB"/>
    <w:rsid w:val="009D6202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F898C"/>
  <w15:chartTrackingRefBased/>
  <w15:docId w15:val="{9FF8FD11-BAF6-455D-9FBF-4CD0A2560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2021-05-27T18:39:00Z</dcterms:created>
  <dcterms:modified xsi:type="dcterms:W3CDTF">2021-05-27T18:39:00Z</dcterms:modified>
</cp:coreProperties>
</file>